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A7" w:rsidRPr="00271662" w:rsidRDefault="00296DA7" w:rsidP="002C13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662">
        <w:rPr>
          <w:rFonts w:ascii="Times New Roman" w:hAnsi="Times New Roman"/>
          <w:b/>
          <w:sz w:val="28"/>
          <w:szCs w:val="28"/>
        </w:rPr>
        <w:t xml:space="preserve">Тақырыптық-күнтізбелік жоспар </w:t>
      </w:r>
    </w:p>
    <w:p w:rsidR="00296DA7" w:rsidRPr="00271662" w:rsidRDefault="00296DA7" w:rsidP="002C13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MO"/>
        </w:rPr>
      </w:pPr>
      <w:r w:rsidRPr="00271662">
        <w:rPr>
          <w:rFonts w:ascii="Times New Roman" w:hAnsi="Times New Roman"/>
          <w:b/>
          <w:sz w:val="28"/>
          <w:szCs w:val="28"/>
          <w:lang w:val="ru-MO"/>
        </w:rPr>
        <w:t>2014-2015 оқу жылына</w:t>
      </w:r>
    </w:p>
    <w:p w:rsidR="00296DA7" w:rsidRPr="00271662" w:rsidRDefault="00296DA7" w:rsidP="002C130C">
      <w:pPr>
        <w:spacing w:after="0" w:line="240" w:lineRule="auto"/>
        <w:rPr>
          <w:rFonts w:ascii="Times New Roman" w:hAnsi="Times New Roman"/>
          <w:sz w:val="28"/>
          <w:szCs w:val="28"/>
          <w:lang w:val="ru-MO"/>
        </w:rPr>
      </w:pPr>
    </w:p>
    <w:p w:rsidR="00296DA7" w:rsidRPr="00271662" w:rsidRDefault="00296DA7" w:rsidP="002C13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27166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ИНФОРМАТИКА</w:t>
      </w:r>
    </w:p>
    <w:p w:rsidR="00296DA7" w:rsidRPr="00271662" w:rsidRDefault="00296DA7" w:rsidP="002C13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  <w:lang w:val="kk-KZ"/>
        </w:rPr>
      </w:pPr>
      <w:r w:rsidRPr="00271662">
        <w:rPr>
          <w:rFonts w:ascii="Times New Roman" w:hAnsi="Times New Roman"/>
          <w:b/>
          <w:sz w:val="28"/>
          <w:szCs w:val="28"/>
          <w:vertAlign w:val="superscript"/>
          <w:lang w:val="kk-KZ"/>
        </w:rPr>
        <w:t>ПӘНІ</w:t>
      </w:r>
    </w:p>
    <w:p w:rsidR="00296DA7" w:rsidRPr="00271662" w:rsidRDefault="00296DA7" w:rsidP="002C130C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  <w:lang w:val="kk-KZ"/>
        </w:rPr>
      </w:pPr>
      <w:r w:rsidRPr="00271662">
        <w:rPr>
          <w:rFonts w:ascii="Times New Roman" w:hAnsi="Times New Roman"/>
          <w:b/>
          <w:sz w:val="28"/>
          <w:szCs w:val="28"/>
          <w:lang w:val="kk-KZ"/>
        </w:rPr>
        <w:t>Сынып:</w:t>
      </w:r>
      <w:r w:rsidRPr="00271662">
        <w:rPr>
          <w:rFonts w:ascii="Times New Roman" w:hAnsi="Times New Roman"/>
          <w:sz w:val="28"/>
          <w:szCs w:val="28"/>
          <w:lang w:val="kk-KZ"/>
        </w:rPr>
        <w:t xml:space="preserve">  9</w:t>
      </w:r>
    </w:p>
    <w:p w:rsidR="00296DA7" w:rsidRPr="00271662" w:rsidRDefault="00296DA7" w:rsidP="002C130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96DA7" w:rsidRPr="00271662" w:rsidRDefault="00296DA7" w:rsidP="002C130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b/>
          <w:sz w:val="28"/>
          <w:szCs w:val="28"/>
          <w:lang w:val="kk-KZ"/>
        </w:rPr>
        <w:t>Барлығы:</w:t>
      </w:r>
      <w:r w:rsidRPr="00271662">
        <w:rPr>
          <w:rFonts w:ascii="Times New Roman" w:hAnsi="Times New Roman"/>
          <w:sz w:val="28"/>
          <w:szCs w:val="28"/>
          <w:lang w:val="kk-KZ"/>
        </w:rPr>
        <w:t xml:space="preserve">    34</w:t>
      </w:r>
      <w:r w:rsidRPr="00271662">
        <w:rPr>
          <w:rFonts w:ascii="Times New Roman" w:hAnsi="Times New Roman"/>
          <w:bCs/>
          <w:sz w:val="28"/>
          <w:szCs w:val="28"/>
          <w:lang w:val="kk-KZ"/>
        </w:rPr>
        <w:t xml:space="preserve">  сағат</w:t>
      </w:r>
      <w:r w:rsidRPr="00271662">
        <w:rPr>
          <w:rFonts w:ascii="Times New Roman" w:hAnsi="Times New Roman"/>
          <w:sz w:val="28"/>
          <w:szCs w:val="28"/>
          <w:lang w:val="kk-KZ"/>
        </w:rPr>
        <w:t xml:space="preserve">           аптасына    1</w:t>
      </w:r>
      <w:r w:rsidRPr="00271662">
        <w:rPr>
          <w:rFonts w:ascii="Times New Roman" w:hAnsi="Times New Roman"/>
          <w:bCs/>
          <w:sz w:val="28"/>
          <w:szCs w:val="28"/>
          <w:lang w:val="kk-KZ"/>
        </w:rPr>
        <w:t xml:space="preserve"> сағ.</w:t>
      </w:r>
    </w:p>
    <w:p w:rsidR="00296DA7" w:rsidRPr="00271662" w:rsidRDefault="00296DA7" w:rsidP="002C130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96DA7" w:rsidRPr="00271662" w:rsidRDefault="00296DA7" w:rsidP="002C130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71662">
        <w:rPr>
          <w:rFonts w:ascii="Times New Roman" w:hAnsi="Times New Roman"/>
          <w:b/>
          <w:bCs/>
          <w:sz w:val="28"/>
          <w:szCs w:val="28"/>
          <w:lang w:val="kk-KZ"/>
        </w:rPr>
        <w:t xml:space="preserve">Негізгі  құжат:  </w:t>
      </w:r>
    </w:p>
    <w:p w:rsidR="00296DA7" w:rsidRPr="00271662" w:rsidRDefault="00296DA7" w:rsidP="002D35D4">
      <w:pPr>
        <w:keepNext/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Қазақстан Республикасының Білім және ғылым министрінің 2013 жылғы 3 сәуірде №115 бұйрығына сәйкес, Қазақстан Республикасының Әділет министрлігінде 2013 жылы 10 сәуірде № 8424 тіркелген Оқу бағдарламасы Қазақстан Республикасы Үкіметінің 2012 жылғы 23 тамыздағы № 1080 қаулысымен бекітілген Орта білім берудің (бастауыш, негізгі орта, жалпы орта білім беру) мемлекеттік жалпыға міндетті стандарты негізінде жасалды.</w:t>
      </w:r>
    </w:p>
    <w:p w:rsidR="00296DA7" w:rsidRPr="00271662" w:rsidRDefault="00296DA7" w:rsidP="002C130C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271662">
        <w:rPr>
          <w:rFonts w:ascii="Times New Roman" w:hAnsi="Times New Roman"/>
          <w:b/>
          <w:sz w:val="28"/>
          <w:szCs w:val="28"/>
        </w:rPr>
        <w:t>Оқулық</w:t>
      </w:r>
      <w:r w:rsidRPr="00271662">
        <w:rPr>
          <w:rFonts w:ascii="Times New Roman" w:hAnsi="Times New Roman"/>
          <w:b/>
          <w:sz w:val="28"/>
          <w:szCs w:val="28"/>
          <w:lang w:val="kk-KZ"/>
        </w:rPr>
        <w:t>:</w:t>
      </w:r>
      <w:r w:rsidRPr="00271662">
        <w:rPr>
          <w:rFonts w:ascii="Times New Roman" w:hAnsi="Times New Roman"/>
          <w:b/>
          <w:sz w:val="28"/>
          <w:szCs w:val="28"/>
        </w:rPr>
        <w:t xml:space="preserve"> </w:t>
      </w:r>
    </w:p>
    <w:p w:rsidR="00296DA7" w:rsidRPr="00271662" w:rsidRDefault="00296DA7" w:rsidP="001C05E2">
      <w:pPr>
        <w:pStyle w:val="ListParagraph"/>
        <w:numPr>
          <w:ilvl w:val="0"/>
          <w:numId w:val="2"/>
        </w:numPr>
        <w:shd w:val="clear" w:color="auto" w:fill="FFFFFF"/>
        <w:tabs>
          <w:tab w:val="left" w:pos="5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Информатика 9 сынып. Оқулық. Б.Бөрібаев, Б.Нақысбеков, Г.Мадиярова., Мектеп 2013.</w:t>
      </w:r>
    </w:p>
    <w:p w:rsidR="00296DA7" w:rsidRPr="00271662" w:rsidRDefault="00296DA7" w:rsidP="00FD7F0C">
      <w:pPr>
        <w:pStyle w:val="ListParagraph"/>
        <w:numPr>
          <w:ilvl w:val="0"/>
          <w:numId w:val="2"/>
        </w:numPr>
        <w:shd w:val="clear" w:color="auto" w:fill="FFFFFF"/>
        <w:tabs>
          <w:tab w:val="left" w:pos="5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Информатика 9 сынып. Оқулық. Б.Қ.Сапарғалиева, Н.Е. Масалимова  Арман ПВ 2013</w:t>
      </w:r>
    </w:p>
    <w:p w:rsidR="00296DA7" w:rsidRPr="00271662" w:rsidRDefault="00296DA7" w:rsidP="00FD7F0C">
      <w:pPr>
        <w:pStyle w:val="ListParagraph"/>
        <w:numPr>
          <w:ilvl w:val="0"/>
          <w:numId w:val="2"/>
        </w:numPr>
        <w:shd w:val="clear" w:color="auto" w:fill="FFFFFF"/>
        <w:tabs>
          <w:tab w:val="left" w:pos="5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 xml:space="preserve">Информатика 9сынып. Әдістемелік нұсқау. Б.Нақысбеков, А.Мұхамади, Г.Мадиярова , Мектеп 2013 </w:t>
      </w:r>
    </w:p>
    <w:p w:rsidR="00296DA7" w:rsidRPr="00271662" w:rsidRDefault="00296DA7" w:rsidP="00FD7F0C">
      <w:pPr>
        <w:pStyle w:val="ListParagraph"/>
        <w:numPr>
          <w:ilvl w:val="0"/>
          <w:numId w:val="2"/>
        </w:numPr>
        <w:shd w:val="clear" w:color="auto" w:fill="FFFFFF"/>
        <w:tabs>
          <w:tab w:val="left" w:pos="5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Информатика 9сынып. Әдістемелік нұсқау. Б.Қ.Сапарғалиева, Н.Е. Масалимова  Арман ПВ 2013</w:t>
      </w:r>
    </w:p>
    <w:p w:rsidR="00296DA7" w:rsidRPr="00271662" w:rsidRDefault="00296DA7" w:rsidP="00FD7F0C">
      <w:pPr>
        <w:pStyle w:val="ListParagraph"/>
        <w:numPr>
          <w:ilvl w:val="0"/>
          <w:numId w:val="2"/>
        </w:numPr>
        <w:shd w:val="clear" w:color="auto" w:fill="FFFFFF"/>
        <w:tabs>
          <w:tab w:val="left" w:pos="5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Информатика 9 сынып. Есептер мен жаттығулар жинағы.  Б.Бөрібаев, Р.Дузбаева.,А.Махамбетова, Мектеп 2013.</w:t>
      </w:r>
    </w:p>
    <w:p w:rsidR="00296DA7" w:rsidRPr="00271662" w:rsidRDefault="00296DA7" w:rsidP="00FD7F0C">
      <w:pPr>
        <w:pStyle w:val="ListParagraph"/>
        <w:numPr>
          <w:ilvl w:val="0"/>
          <w:numId w:val="2"/>
        </w:numPr>
        <w:shd w:val="clear" w:color="auto" w:fill="FFFFFF"/>
        <w:tabs>
          <w:tab w:val="left" w:pos="5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Информатика 9сынып. Оқу кітабы. Б.Бөрібаев HTML де web- құжаттар жасау негіздері. Мектеп 2013</w:t>
      </w:r>
    </w:p>
    <w:p w:rsidR="00296DA7" w:rsidRPr="00271662" w:rsidRDefault="00296DA7" w:rsidP="00FD7F0C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128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6DA7" w:rsidRPr="00271662" w:rsidRDefault="00296DA7" w:rsidP="002C130C">
      <w:pPr>
        <w:pStyle w:val="ListParagraph"/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6DA7" w:rsidRPr="00271662" w:rsidRDefault="00296DA7" w:rsidP="002C130C">
      <w:pPr>
        <w:pStyle w:val="ListParagraph"/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6DA7" w:rsidRPr="00271662" w:rsidRDefault="00296DA7" w:rsidP="002C130C">
      <w:pPr>
        <w:pStyle w:val="ListParagraph"/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6DA7" w:rsidRPr="00271662" w:rsidRDefault="00296DA7" w:rsidP="002C130C">
      <w:pPr>
        <w:pStyle w:val="ListParagraph"/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6DA7" w:rsidRPr="00271662" w:rsidRDefault="00296DA7" w:rsidP="002C130C">
      <w:pPr>
        <w:pStyle w:val="ListParagraph"/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6DA7" w:rsidRPr="00271662" w:rsidRDefault="00296DA7" w:rsidP="002C130C">
      <w:pPr>
        <w:pStyle w:val="ListParagraph"/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6DA7" w:rsidRPr="00271662" w:rsidRDefault="00296DA7" w:rsidP="002C130C">
      <w:pPr>
        <w:pStyle w:val="ListParagraph"/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6DA7" w:rsidRPr="00271662" w:rsidRDefault="00296DA7" w:rsidP="002C130C">
      <w:pPr>
        <w:pStyle w:val="ListParagraph"/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6DA7" w:rsidRPr="00271662" w:rsidRDefault="00296DA7" w:rsidP="002C130C">
      <w:pPr>
        <w:pStyle w:val="ListParagraph"/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271662">
        <w:rPr>
          <w:rFonts w:ascii="Times New Roman" w:hAnsi="Times New Roman"/>
          <w:b/>
          <w:sz w:val="28"/>
          <w:szCs w:val="28"/>
          <w:lang w:val="kk-KZ"/>
        </w:rPr>
        <w:t xml:space="preserve">Түсінік хат </w:t>
      </w:r>
    </w:p>
    <w:p w:rsidR="00296DA7" w:rsidRPr="00271662" w:rsidRDefault="00296DA7" w:rsidP="002C130C">
      <w:pPr>
        <w:pStyle w:val="ListParagraph"/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6DA7" w:rsidRPr="00271662" w:rsidRDefault="00296DA7" w:rsidP="002D35D4">
      <w:pPr>
        <w:pStyle w:val="ListParagraph"/>
        <w:keepNext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 xml:space="preserve">«Информатика» пәні бойынша 9 сыныпқа арналған тақырыптық-күнтізбелік жоспары Қазақстан Республикасы Үкіметінің 2012 жылғы 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жасалды. Сабақтастық қағидасын сақтау үшін 6-8 сыныптарда информатика сабағын беру ауыспалы сипатқа ие, осыған орай 5-9 сыныптарға арналған жана оқу бағдарламасы негізінде 6-8 сыныптар үшін ауыспалы оқу бағдарламасы әзірленді, Аталған оқу бағдарлама әр сыныптың кіріктірілген материалын қамтиды, ол аталған сыныптың және одан дейінгі сыныпта оқитын материалдардан тұрады. </w:t>
      </w:r>
    </w:p>
    <w:p w:rsidR="00296DA7" w:rsidRPr="00271662" w:rsidRDefault="00296DA7" w:rsidP="00A66700">
      <w:pPr>
        <w:pStyle w:val="ListParagraph"/>
        <w:keepNext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Информатика пәнін оқыту мақсаты қазіргі заманғы ақпараттық технологиялардың теориялық негіздері бойынша базалық білім жүйелеу арқылы оқушылардың ақпараттық құзіреттілігін қалыптастыру.</w:t>
      </w:r>
    </w:p>
    <w:p w:rsidR="00296DA7" w:rsidRPr="00271662" w:rsidRDefault="00296DA7" w:rsidP="00942F7F">
      <w:pPr>
        <w:pStyle w:val="ListParagraph"/>
        <w:keepNext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Оқыту міндеттері:</w:t>
      </w:r>
    </w:p>
    <w:p w:rsidR="00296DA7" w:rsidRPr="00271662" w:rsidRDefault="00296DA7" w:rsidP="00942F7F">
      <w:pPr>
        <w:pStyle w:val="ListParagraph"/>
        <w:keepNext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ақпараттық модельдеу, модельдеу әдістерін қолданатын негізгі салалар туралы мағлұмат беру;</w:t>
      </w:r>
    </w:p>
    <w:p w:rsidR="00296DA7" w:rsidRPr="00271662" w:rsidRDefault="00296DA7" w:rsidP="00942F7F">
      <w:pPr>
        <w:pStyle w:val="ListParagraph"/>
        <w:keepNext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 xml:space="preserve">программалау тілінде негізгі базалық алгоритмдік құрылымдарды пайдалана білуге үйрету; </w:t>
      </w:r>
    </w:p>
    <w:p w:rsidR="00296DA7" w:rsidRPr="00271662" w:rsidRDefault="00296DA7" w:rsidP="00942F7F">
      <w:pPr>
        <w:pStyle w:val="ListParagraph"/>
        <w:keepNext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жобалық іс-әрекетте ақпараттық технологияларды пайдалану тәжірибесін алу;</w:t>
      </w:r>
    </w:p>
    <w:p w:rsidR="00296DA7" w:rsidRPr="00271662" w:rsidRDefault="00296DA7" w:rsidP="00942F7F">
      <w:pPr>
        <w:pStyle w:val="ListParagraph"/>
        <w:keepNext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алгоритмдік және операциялық ойлау қабілеттерін, ақпараттық-коммуникациялық технологиялар құралдары арқылы оқушылардың логикалық, математикалық, зияткерлік және шығармашылық қабілеттерін дамыту;</w:t>
      </w:r>
    </w:p>
    <w:p w:rsidR="00296DA7" w:rsidRPr="00271662" w:rsidRDefault="00296DA7" w:rsidP="00942F7F">
      <w:pPr>
        <w:pStyle w:val="ListParagraph"/>
        <w:keepNext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қауіпсіздік техника ережелерін, ақпараттық этика және құқық нормаларын сақтау дағдыларын қалыптастыру;</w:t>
      </w:r>
    </w:p>
    <w:p w:rsidR="00296DA7" w:rsidRPr="00271662" w:rsidRDefault="00296DA7" w:rsidP="00942F7F">
      <w:pPr>
        <w:pStyle w:val="style13289419230000000058msonormal"/>
        <w:keepNext/>
        <w:numPr>
          <w:ilvl w:val="0"/>
          <w:numId w:val="5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271662">
        <w:rPr>
          <w:sz w:val="28"/>
          <w:szCs w:val="28"/>
          <w:lang w:val="kk-KZ"/>
        </w:rPr>
        <w:t>оқушыларды ақпараттық мәдениетке және техникаға ұқыпты болуға тәрбиелеу.</w:t>
      </w:r>
    </w:p>
    <w:p w:rsidR="00296DA7" w:rsidRPr="00271662" w:rsidRDefault="00296DA7" w:rsidP="00942F7F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942F7F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2C130C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2C130C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2C130C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2C130C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2C130C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2C130C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2C130C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2C130C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AE7ABF">
      <w:pPr>
        <w:keepNext/>
        <w:tabs>
          <w:tab w:val="left" w:pos="284"/>
          <w:tab w:val="left" w:pos="993"/>
          <w:tab w:val="left" w:pos="1134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271662">
        <w:rPr>
          <w:rFonts w:ascii="Times New Roman" w:hAnsi="Times New Roman"/>
          <w:b/>
          <w:sz w:val="28"/>
          <w:szCs w:val="28"/>
          <w:lang w:val="kk-KZ"/>
        </w:rPr>
        <w:t>Оқу пәнінің 9-сыныптағы базалық білім мазмұны</w:t>
      </w:r>
    </w:p>
    <w:p w:rsidR="00296DA7" w:rsidRPr="00271662" w:rsidRDefault="00296DA7" w:rsidP="00AE7ABF">
      <w:pPr>
        <w:keepNext/>
        <w:tabs>
          <w:tab w:val="left" w:pos="284"/>
          <w:tab w:val="left" w:pos="993"/>
          <w:tab w:val="left" w:pos="1134"/>
        </w:tabs>
        <w:spacing w:after="0"/>
        <w:jc w:val="center"/>
        <w:outlineLvl w:val="0"/>
        <w:rPr>
          <w:rFonts w:ascii="Times New Roman" w:hAnsi="Times New Roman"/>
          <w:w w:val="109"/>
          <w:sz w:val="28"/>
          <w:szCs w:val="28"/>
          <w:lang w:val="kk-KZ"/>
        </w:rPr>
      </w:pPr>
    </w:p>
    <w:p w:rsidR="00296DA7" w:rsidRPr="00271662" w:rsidRDefault="00296DA7" w:rsidP="00CC470F">
      <w:pPr>
        <w:pStyle w:val="ListParagraph"/>
        <w:keepNext/>
        <w:tabs>
          <w:tab w:val="left" w:pos="0"/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71662">
        <w:rPr>
          <w:rFonts w:ascii="Times New Roman" w:hAnsi="Times New Roman"/>
          <w:b/>
          <w:sz w:val="28"/>
          <w:szCs w:val="28"/>
          <w:lang w:val="kk-KZ"/>
        </w:rPr>
        <w:t>Кіріспе (1 сағат):</w:t>
      </w:r>
    </w:p>
    <w:p w:rsidR="00296DA7" w:rsidRPr="00271662" w:rsidRDefault="00296DA7" w:rsidP="00AE7ABF">
      <w:pPr>
        <w:pStyle w:val="ListParagraph"/>
        <w:keepNext/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техника қауіпсіздігі және жұмыс орнын ұйымдастыру.</w:t>
      </w:r>
    </w:p>
    <w:p w:rsidR="00296DA7" w:rsidRPr="00271662" w:rsidRDefault="00296DA7" w:rsidP="00AE7ABF">
      <w:pPr>
        <w:pStyle w:val="ListParagraph"/>
        <w:keepNext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71662">
        <w:rPr>
          <w:rFonts w:ascii="Times New Roman" w:hAnsi="Times New Roman"/>
          <w:b/>
          <w:sz w:val="28"/>
          <w:szCs w:val="28"/>
          <w:lang w:val="kk-KZ"/>
        </w:rPr>
        <w:t>Алгоритмдеу және программалау (25 сағат):</w:t>
      </w:r>
    </w:p>
    <w:p w:rsidR="00296DA7" w:rsidRPr="00271662" w:rsidRDefault="00296DA7" w:rsidP="002D35D4">
      <w:pPr>
        <w:keepNext/>
        <w:tabs>
          <w:tab w:val="left" w:pos="1134"/>
        </w:tabs>
        <w:spacing w:after="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алгоритм ұғымы, қасиеттері, алгоритмнің берілу тәсілдері, атқарушы ұғымы, атқарушы командалар жүйесі, алгоритм типтері; есептер шығару кезеңдері, қадамдап бөліктеу әдісі; программалау тілі, программа және оның құрылымы, деректер типтері, айнымалы ұғымы, өрнек, меншіктеу, сандық функциялар; деректерді енгізу және шығару; сызықтық алгоритмдерді программалау; файлдармен жұмыс, тармақталу алгоритмдерін программалау; шартты көшу операторлары, шартсыз көшу операторлары, циклдік алгоритмдерді программалау, параметрі бар циклдер, ДЕЙІН циклы, ӘЗІРШЕ циклы; массивтер; символдық деректерге қолданатын амалдар; графикалық объектілерді программалау, графикалық процедуралар және функциялар.</w:t>
      </w:r>
    </w:p>
    <w:p w:rsidR="00296DA7" w:rsidRPr="00271662" w:rsidRDefault="00296DA7" w:rsidP="00AE7ABF">
      <w:pPr>
        <w:pStyle w:val="ListParagraph"/>
        <w:keepNext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71662">
        <w:rPr>
          <w:rFonts w:ascii="Times New Roman" w:hAnsi="Times New Roman"/>
          <w:b/>
          <w:sz w:val="28"/>
          <w:szCs w:val="28"/>
          <w:lang w:val="kk-KZ"/>
        </w:rPr>
        <w:t>Ақпараттық модельдеу (4 сағат):</w:t>
      </w:r>
    </w:p>
    <w:p w:rsidR="00296DA7" w:rsidRPr="00271662" w:rsidRDefault="00296DA7" w:rsidP="00AE7ABF">
      <w:pPr>
        <w:keepNext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модельдеу, модель ұғымы, модель типтері, модельдеу тәсілдері, компьютерлік модельдер құру.</w:t>
      </w:r>
    </w:p>
    <w:p w:rsidR="00296DA7" w:rsidRPr="00271662" w:rsidRDefault="00296DA7" w:rsidP="00AE7ABF">
      <w:pPr>
        <w:pStyle w:val="ListParagraph"/>
        <w:keepNext/>
        <w:tabs>
          <w:tab w:val="left" w:pos="0"/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71662">
        <w:rPr>
          <w:rFonts w:ascii="Times New Roman" w:hAnsi="Times New Roman"/>
          <w:b/>
          <w:color w:val="000000"/>
          <w:w w:val="109"/>
          <w:sz w:val="28"/>
          <w:szCs w:val="28"/>
          <w:lang w:val="kk-KZ"/>
        </w:rPr>
        <w:t>Жобалық іс-әрекет (4 сағат)</w:t>
      </w:r>
      <w:r w:rsidRPr="00271662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296DA7" w:rsidRPr="00271662" w:rsidRDefault="00296DA7" w:rsidP="00AE7ABF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AE7ABF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AE7ABF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AE7ABF">
      <w:pPr>
        <w:pStyle w:val="a0"/>
        <w:spacing w:line="240" w:lineRule="auto"/>
        <w:ind w:right="113" w:firstLine="0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676"/>
        <w:gridCol w:w="7676"/>
      </w:tblGrid>
      <w:tr w:rsidR="00296DA7" w:rsidRPr="00271662" w:rsidTr="00411D8B"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</w:tcPr>
          <w:p w:rsidR="00296DA7" w:rsidRPr="00411D8B" w:rsidRDefault="00296DA7" w:rsidP="00411D8B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         9-</w:t>
            </w:r>
            <w:r w:rsidRPr="00411D8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сыныптың соңында оқушылар білуі тиіс: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360"/>
                <w:tab w:val="left" w:pos="993"/>
                <w:tab w:val="left" w:pos="2127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қауіпсіздік техника ережесін;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360"/>
                <w:tab w:val="left" w:pos="993"/>
                <w:tab w:val="left" w:pos="2127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алгоритм ұғымын және қасиеттерін;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360"/>
                <w:tab w:val="left" w:pos="2127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алгоритмді ұсыну тәсілдерін;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360"/>
                <w:tab w:val="left" w:pos="993"/>
                <w:tab w:val="left" w:pos="2127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атқарушы ұғымын;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360"/>
                <w:tab w:val="left" w:pos="993"/>
                <w:tab w:val="left" w:pos="2127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алгоритм типтерін;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360"/>
                <w:tab w:val="left" w:pos="993"/>
                <w:tab w:val="left" w:pos="2127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қадамдап бөліктеу әдісінің мәнін;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360"/>
                <w:tab w:val="left" w:pos="993"/>
                <w:tab w:val="left" w:pos="2127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негізгі алгоритмдік конструкциясының құрылымын;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360"/>
                <w:tab w:val="left" w:pos="993"/>
                <w:tab w:val="left" w:pos="2127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программалаудың технологиясы мен әдісін;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360"/>
                <w:tab w:val="left" w:pos="993"/>
                <w:tab w:val="left" w:pos="2127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программа және оның құрылымы ұғымын;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команда және міндетін;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деректер типтерін;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сандық функцияларды;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сызықтық алгоритмдерді программалау;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программаны алгоритмнен айырмашылығын;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тармақталу алгоритмдерін программалау операторларын;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шартты және шартсыз көшу операторларын;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циклдік алгоритмдерді программалау операторларын;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параметрі бар циклдерді, ДЕЙІН циклын, ӘЗІРШЕ циклын;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алғы шартты циклдің ілесу шартты циклден айырмашылығын;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0"/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символдық деректерге қолданылатын операцияларын;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графикалық объектілерді программалауды;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программалау тілінде графикалық тәртіптің жұмыс ерекшеліктерін;</w:t>
            </w:r>
          </w:p>
          <w:p w:rsidR="00296DA7" w:rsidRPr="00411D8B" w:rsidRDefault="00296DA7" w:rsidP="00CC470F">
            <w:pPr>
              <w:keepNext/>
              <w:numPr>
                <w:ilvl w:val="0"/>
                <w:numId w:val="24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жобалық іс-әрекетте жұмыс істеу дағдыларын.</w:t>
            </w:r>
          </w:p>
          <w:p w:rsidR="00296DA7" w:rsidRPr="00411D8B" w:rsidRDefault="00296DA7" w:rsidP="00411D8B">
            <w:pPr>
              <w:keepNext/>
              <w:tabs>
                <w:tab w:val="left" w:pos="851"/>
                <w:tab w:val="left" w:pos="993"/>
                <w:tab w:val="cente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</w:tcPr>
          <w:p w:rsidR="00296DA7" w:rsidRPr="00411D8B" w:rsidRDefault="00296DA7" w:rsidP="00411D8B">
            <w:pPr>
              <w:keepNext/>
              <w:tabs>
                <w:tab w:val="left" w:pos="851"/>
                <w:tab w:val="left" w:pos="993"/>
                <w:tab w:val="left" w:pos="1134"/>
              </w:tabs>
              <w:spacing w:after="0" w:line="240" w:lineRule="auto"/>
              <w:ind w:left="404" w:hanging="404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9-сыныптың соңында оқушылардың меңгеруі тиіс: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5"/>
              </w:numPr>
              <w:tabs>
                <w:tab w:val="left" w:pos="424"/>
                <w:tab w:val="left" w:pos="993"/>
              </w:tabs>
              <w:spacing w:after="0" w:line="240" w:lineRule="auto"/>
              <w:ind w:left="404" w:hanging="404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қауіпсіздік техника ережелерін сақтауды;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5"/>
              </w:numPr>
              <w:tabs>
                <w:tab w:val="left" w:pos="424"/>
                <w:tab w:val="left" w:pos="993"/>
              </w:tabs>
              <w:spacing w:after="0" w:line="240" w:lineRule="auto"/>
              <w:ind w:left="404" w:hanging="404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программа және алгоритм айырмашылығын түсіндіруді;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5"/>
              </w:numPr>
              <w:tabs>
                <w:tab w:val="left" w:pos="424"/>
                <w:tab w:val="left" w:pos="993"/>
              </w:tabs>
              <w:spacing w:after="0" w:line="240" w:lineRule="auto"/>
              <w:ind w:left="404" w:hanging="404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алгоритмдік конструкцияларды программалау тіліне аударуды;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5"/>
              </w:numPr>
              <w:tabs>
                <w:tab w:val="left" w:pos="424"/>
              </w:tabs>
              <w:spacing w:after="0" w:line="240" w:lineRule="auto"/>
              <w:ind w:left="404" w:hanging="404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сызықтық алгоритмдерді құру және программалауды;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5"/>
              </w:numPr>
              <w:tabs>
                <w:tab w:val="left" w:pos="424"/>
              </w:tabs>
              <w:spacing w:after="0" w:line="240" w:lineRule="auto"/>
              <w:ind w:left="404" w:hanging="404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сызықтық алгоритмдерде өрнектерді және функцияларды пайдалануды; 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5"/>
              </w:numPr>
              <w:tabs>
                <w:tab w:val="left" w:pos="424"/>
                <w:tab w:val="left" w:pos="993"/>
              </w:tabs>
              <w:spacing w:after="0" w:line="240" w:lineRule="auto"/>
              <w:ind w:left="404" w:hanging="404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тармақталу, цикл құрылымдарын пайдалана отырып программалау тілінің бірінде программалар құруды;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5"/>
              </w:numPr>
              <w:tabs>
                <w:tab w:val="left" w:pos="424"/>
                <w:tab w:val="left" w:pos="993"/>
              </w:tabs>
              <w:spacing w:after="0" w:line="240" w:lineRule="auto"/>
              <w:ind w:left="404" w:hanging="404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шамалық өндеулер алгоритмін программалауды;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5"/>
              </w:numPr>
              <w:tabs>
                <w:tab w:val="left" w:pos="424"/>
                <w:tab w:val="left" w:pos="993"/>
              </w:tabs>
              <w:spacing w:after="0" w:line="240" w:lineRule="auto"/>
              <w:ind w:left="404" w:hanging="404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графикалық объектілерді программалауды;</w:t>
            </w:r>
          </w:p>
          <w:p w:rsidR="00296DA7" w:rsidRPr="00411D8B" w:rsidRDefault="00296DA7" w:rsidP="00CC470F">
            <w:pPr>
              <w:pStyle w:val="ListParagraph"/>
              <w:keepNext/>
              <w:numPr>
                <w:ilvl w:val="0"/>
                <w:numId w:val="25"/>
              </w:numPr>
              <w:tabs>
                <w:tab w:val="left" w:pos="424"/>
                <w:tab w:val="left" w:pos="993"/>
              </w:tabs>
              <w:spacing w:after="0" w:line="240" w:lineRule="auto"/>
              <w:ind w:left="404" w:hanging="404"/>
              <w:jc w:val="both"/>
              <w:outlineLvl w:val="0"/>
              <w:rPr>
                <w:rFonts w:ascii="Times New Roman" w:hAnsi="Times New Roman"/>
                <w:sz w:val="28"/>
                <w:szCs w:val="28"/>
                <w:u w:val="single"/>
                <w:lang w:val="kk-KZ"/>
              </w:rPr>
            </w:pPr>
            <w:r w:rsidRPr="00411D8B">
              <w:rPr>
                <w:rFonts w:ascii="Times New Roman" w:hAnsi="Times New Roman"/>
                <w:sz w:val="28"/>
                <w:szCs w:val="28"/>
                <w:lang w:val="kk-KZ"/>
              </w:rPr>
              <w:t>программалау тілі арқылы модельдер құруды</w:t>
            </w:r>
            <w:r w:rsidRPr="00411D8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</w:t>
            </w:r>
          </w:p>
          <w:p w:rsidR="00296DA7" w:rsidRPr="00411D8B" w:rsidRDefault="00296DA7" w:rsidP="00411D8B">
            <w:pPr>
              <w:keepNext/>
              <w:tabs>
                <w:tab w:val="left" w:pos="993"/>
              </w:tabs>
              <w:spacing w:after="0" w:line="240" w:lineRule="auto"/>
              <w:ind w:left="404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296DA7" w:rsidRDefault="00296DA7" w:rsidP="00AE7ABF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sectPr w:rsidR="00296DA7" w:rsidSect="002C130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96DA7" w:rsidRPr="00271662" w:rsidRDefault="00296DA7" w:rsidP="00AE7ABF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 w:rsidRPr="00271662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ИНФОРМАТИКА</w:t>
      </w:r>
    </w:p>
    <w:p w:rsidR="00296DA7" w:rsidRPr="00271662" w:rsidRDefault="00296DA7" w:rsidP="00AE7ABF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 w:rsidRPr="00271662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9-сынып</w:t>
      </w:r>
    </w:p>
    <w:p w:rsidR="00296DA7" w:rsidRPr="00271662" w:rsidRDefault="00296DA7" w:rsidP="006372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71662">
        <w:rPr>
          <w:rFonts w:ascii="Times New Roman" w:hAnsi="Times New Roman"/>
          <w:sz w:val="28"/>
          <w:szCs w:val="28"/>
          <w:lang w:val="kk-KZ"/>
        </w:rPr>
        <w:t>(барлығы 34 сағ, аптасына 1 сағ)</w:t>
      </w:r>
    </w:p>
    <w:tbl>
      <w:tblPr>
        <w:tblW w:w="150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7463"/>
        <w:gridCol w:w="1134"/>
        <w:gridCol w:w="1134"/>
        <w:gridCol w:w="1451"/>
        <w:gridCol w:w="1276"/>
        <w:gridCol w:w="1701"/>
      </w:tblGrid>
      <w:tr w:rsidR="00296DA7" w:rsidRPr="00271662" w:rsidTr="00391FB4">
        <w:tc>
          <w:tcPr>
            <w:tcW w:w="900" w:type="dxa"/>
          </w:tcPr>
          <w:p w:rsidR="00296DA7" w:rsidRPr="00271662" w:rsidRDefault="00296DA7" w:rsidP="00AE7ABF">
            <w:pPr>
              <w:pStyle w:val="Title"/>
              <w:rPr>
                <w:b/>
                <w:bCs/>
                <w:lang w:val="kk-KZ"/>
              </w:rPr>
            </w:pPr>
            <w:r w:rsidRPr="00271662">
              <w:rPr>
                <w:b/>
                <w:bCs/>
                <w:lang w:val="kk-KZ"/>
              </w:rPr>
              <w:t>№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Title"/>
              <w:rPr>
                <w:b/>
                <w:bCs/>
                <w:lang w:val="kk-KZ"/>
              </w:rPr>
            </w:pPr>
            <w:r w:rsidRPr="00271662">
              <w:rPr>
                <w:b/>
                <w:bCs/>
                <w:lang w:val="kk-KZ"/>
              </w:rPr>
              <w:t>Тақырыптар атауы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pStyle w:val="Title"/>
              <w:rPr>
                <w:b/>
                <w:bCs/>
                <w:lang w:val="kk-KZ"/>
              </w:rPr>
            </w:pPr>
            <w:r w:rsidRPr="00271662">
              <w:rPr>
                <w:b/>
                <w:bCs/>
                <w:lang w:val="kk-KZ"/>
              </w:rPr>
              <w:t>Сағат саны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pStyle w:val="Title"/>
              <w:rPr>
                <w:b/>
                <w:bCs/>
                <w:lang w:val="kk-KZ"/>
              </w:rPr>
            </w:pPr>
            <w:r w:rsidRPr="00271662">
              <w:rPr>
                <w:b/>
                <w:bCs/>
                <w:lang w:val="kk-KZ"/>
              </w:rPr>
              <w:t>Өткізу уақыты</w:t>
            </w:r>
          </w:p>
        </w:tc>
        <w:tc>
          <w:tcPr>
            <w:tcW w:w="1451" w:type="dxa"/>
          </w:tcPr>
          <w:p w:rsidR="00296DA7" w:rsidRPr="00271662" w:rsidRDefault="00296DA7" w:rsidP="00AE7ABF">
            <w:pPr>
              <w:pStyle w:val="Title"/>
              <w:rPr>
                <w:b/>
                <w:bCs/>
                <w:lang w:val="kk-KZ"/>
              </w:rPr>
            </w:pPr>
            <w:r w:rsidRPr="00271662">
              <w:rPr>
                <w:b/>
                <w:bCs/>
                <w:lang w:val="kk-KZ"/>
              </w:rPr>
              <w:t>Қосымша материал</w:t>
            </w:r>
          </w:p>
        </w:tc>
        <w:tc>
          <w:tcPr>
            <w:tcW w:w="1276" w:type="dxa"/>
          </w:tcPr>
          <w:p w:rsidR="00296DA7" w:rsidRPr="00271662" w:rsidRDefault="00296DA7" w:rsidP="00AE7ABF">
            <w:pPr>
              <w:pStyle w:val="Title"/>
              <w:rPr>
                <w:b/>
                <w:bCs/>
                <w:lang w:val="kk-KZ"/>
              </w:rPr>
            </w:pPr>
            <w:r w:rsidRPr="00271662">
              <w:rPr>
                <w:b/>
                <w:bCs/>
                <w:lang w:val="kk-KZ"/>
              </w:rPr>
              <w:t>Көрнекі</w:t>
            </w:r>
          </w:p>
          <w:p w:rsidR="00296DA7" w:rsidRPr="00271662" w:rsidRDefault="00296DA7" w:rsidP="00AE7ABF">
            <w:pPr>
              <w:pStyle w:val="Title"/>
              <w:rPr>
                <w:b/>
                <w:bCs/>
                <w:lang w:val="kk-KZ"/>
              </w:rPr>
            </w:pPr>
            <w:r w:rsidRPr="00271662">
              <w:rPr>
                <w:b/>
                <w:bCs/>
                <w:lang w:val="kk-KZ"/>
              </w:rPr>
              <w:t>лік</w:t>
            </w:r>
          </w:p>
        </w:tc>
        <w:tc>
          <w:tcPr>
            <w:tcW w:w="1701" w:type="dxa"/>
          </w:tcPr>
          <w:p w:rsidR="00296DA7" w:rsidRPr="00271662" w:rsidRDefault="00296DA7" w:rsidP="00AE7ABF">
            <w:pPr>
              <w:pStyle w:val="Title"/>
              <w:rPr>
                <w:b/>
                <w:bCs/>
                <w:lang w:val="kk-KZ"/>
              </w:rPr>
            </w:pPr>
            <w:r w:rsidRPr="00271662">
              <w:rPr>
                <w:b/>
                <w:bCs/>
                <w:lang w:val="kk-KZ"/>
              </w:rPr>
              <w:t>Үй тапсырмасы</w:t>
            </w:r>
          </w:p>
        </w:tc>
      </w:tr>
      <w:tr w:rsidR="00296DA7" w:rsidRPr="00271662" w:rsidTr="00391FB4">
        <w:trPr>
          <w:trHeight w:val="369"/>
        </w:trPr>
        <w:tc>
          <w:tcPr>
            <w:tcW w:w="9497" w:type="dxa"/>
            <w:gridSpan w:val="3"/>
          </w:tcPr>
          <w:p w:rsidR="00296DA7" w:rsidRPr="00271662" w:rsidRDefault="00296DA7" w:rsidP="00AE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Кіріспе</w:t>
            </w:r>
            <w:r w:rsidRPr="00271662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 xml:space="preserve"> </w:t>
            </w:r>
            <w:r w:rsidRPr="00271662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(1</w:t>
            </w:r>
            <w:r w:rsidRPr="00271662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>сағат</w:t>
            </w:r>
            <w:r w:rsidRPr="00271662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Техника қауіпсіздігі және жұмыс орнын ұйымдастыру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497" w:type="dxa"/>
            <w:gridSpan w:val="3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271662">
              <w:rPr>
                <w:rFonts w:ascii="Times New Roman" w:hAnsi="Times New Roman"/>
                <w:b/>
                <w:sz w:val="28"/>
                <w:szCs w:val="28"/>
              </w:rPr>
              <w:t>Алгоритмдеу және программалау (2</w:t>
            </w:r>
            <w:r w:rsidRPr="0027166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5</w:t>
            </w:r>
            <w:r w:rsidRPr="00271662">
              <w:rPr>
                <w:rFonts w:ascii="Times New Roman" w:hAnsi="Times New Roman"/>
                <w:b/>
                <w:sz w:val="28"/>
                <w:szCs w:val="28"/>
              </w:rPr>
              <w:t xml:space="preserve"> сағат)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Алгоритм ұғымы, алгоритм қасиеттері. Алгоритмді ұсыну тәсілдері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Атқарушы ұғымы, атқарушы командалар жүйесі. Алгоритм типтері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Есептер шығару кезеңдері.  Қадамдап бөлу әдісі.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Cs w:val="28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 xml:space="preserve">Программалау тілі. Программа және оның құрылымы 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463" w:type="dxa"/>
          </w:tcPr>
          <w:p w:rsidR="00296DA7" w:rsidRPr="00271662" w:rsidRDefault="00296DA7" w:rsidP="00637269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 xml:space="preserve">Мәліметтер типі, өрнек, айнымалы ұғымы 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463" w:type="dxa"/>
          </w:tcPr>
          <w:p w:rsidR="00296DA7" w:rsidRPr="00271662" w:rsidRDefault="00296DA7" w:rsidP="00637269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Меншіктеу операторы. Сандық функциялар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7463" w:type="dxa"/>
          </w:tcPr>
          <w:p w:rsidR="00296DA7" w:rsidRPr="00271662" w:rsidRDefault="00296DA7" w:rsidP="00637269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Мәліметтерді енгізу және шығару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7463" w:type="dxa"/>
          </w:tcPr>
          <w:p w:rsidR="00296DA7" w:rsidRPr="00271662" w:rsidRDefault="00296DA7" w:rsidP="00637269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Сызықтық алгоритмдерді программалау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463" w:type="dxa"/>
          </w:tcPr>
          <w:p w:rsidR="00296DA7" w:rsidRPr="00271662" w:rsidRDefault="00296DA7" w:rsidP="00637269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Файлдармен жұмыс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1-12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Тармақталу алгоритмдерін программалау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 xml:space="preserve">Шартты көшу операторлары 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Шартсыз көшу операторлары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1662">
              <w:rPr>
                <w:rFonts w:ascii="Times New Roman" w:hAnsi="Times New Roman"/>
                <w:b/>
                <w:sz w:val="28"/>
                <w:szCs w:val="28"/>
              </w:rPr>
              <w:t>Жартыжылдық бақылау жұмысы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Циклдік алгоритмдерді программалау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Параметрі бар циклдер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Title"/>
              <w:jc w:val="left"/>
              <w:rPr>
                <w:bCs/>
                <w:lang w:val="kk-KZ"/>
              </w:rPr>
            </w:pPr>
            <w:r w:rsidRPr="00271662">
              <w:rPr>
                <w:bCs/>
                <w:lang w:val="kk-KZ"/>
              </w:rPr>
              <w:t>Циклдің алғы шарты ДЕЙІН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Title"/>
              <w:jc w:val="left"/>
              <w:rPr>
                <w:bCs/>
                <w:lang w:val="kk-KZ"/>
              </w:rPr>
            </w:pPr>
            <w:r w:rsidRPr="00271662">
              <w:rPr>
                <w:bCs/>
                <w:lang w:val="kk-KZ"/>
              </w:rPr>
              <w:t>Циклдің ілесу шарты ӘЗІРШЕ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Title"/>
              <w:jc w:val="left"/>
              <w:rPr>
                <w:b/>
                <w:bCs/>
                <w:i/>
                <w:lang w:val="kk-KZ"/>
              </w:rPr>
            </w:pPr>
            <w:r w:rsidRPr="00271662">
              <w:rPr>
                <w:b/>
                <w:bCs/>
                <w:i/>
                <w:lang w:val="kk-KZ"/>
              </w:rPr>
              <w:t>Өзіндік жұмыс. Циклдік алгоритмдерге есептер шығару.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21-22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 w:val="0"/>
                <w:szCs w:val="28"/>
              </w:rPr>
              <w:t>Массив</w:t>
            </w: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тер.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23-24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Символдық мәліметтермен амалдар</w:t>
            </w:r>
            <w:r w:rsidRPr="00271662">
              <w:rPr>
                <w:rFonts w:ascii="Times New Roman" w:hAnsi="Times New Roman"/>
                <w:b w:val="0"/>
                <w:szCs w:val="28"/>
              </w:rPr>
              <w:t xml:space="preserve"> </w:t>
            </w: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орындау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pStyle w:val="NormalWeb"/>
              <w:ind w:left="0" w:right="0"/>
              <w:jc w:val="left"/>
              <w:rPr>
                <w:rFonts w:ascii="Times New Roman" w:hAnsi="Times New Roman"/>
                <w:b w:val="0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 w:val="0"/>
                <w:szCs w:val="28"/>
                <w:lang w:val="kk-KZ"/>
              </w:rPr>
              <w:t>Графиктік объектілерді программалау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2</w:t>
            </w: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Графиктік процедуралар мен функциялар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497" w:type="dxa"/>
            <w:gridSpan w:val="3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1662">
              <w:rPr>
                <w:rFonts w:ascii="Times New Roman" w:hAnsi="Times New Roman"/>
                <w:b/>
                <w:sz w:val="28"/>
                <w:szCs w:val="28"/>
              </w:rPr>
              <w:t>Ақпараттық модельдеу (4 сағат)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63726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7463" w:type="dxa"/>
          </w:tcPr>
          <w:p w:rsidR="00296DA7" w:rsidRPr="00271662" w:rsidRDefault="00296DA7" w:rsidP="006372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 xml:space="preserve">Модельдеу. Модель ұғымы. 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</w:rPr>
              <w:t>Модельдер типтері. Модельдеу тәсілдері.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2D35D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Компьютерлік м</w:t>
            </w:r>
            <w:r w:rsidRPr="00271662">
              <w:rPr>
                <w:rFonts w:ascii="Times New Roman" w:hAnsi="Times New Roman"/>
                <w:sz w:val="28"/>
                <w:szCs w:val="28"/>
              </w:rPr>
              <w:t>одельдер құру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Жылдық бақылау жұмысы.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497" w:type="dxa"/>
            <w:gridSpan w:val="3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b/>
                <w:w w:val="109"/>
                <w:sz w:val="28"/>
                <w:szCs w:val="28"/>
              </w:rPr>
              <w:t>Жобалық</w:t>
            </w:r>
            <w:r w:rsidRPr="00271662">
              <w:rPr>
                <w:rFonts w:ascii="Times New Roman" w:hAnsi="Times New Roman"/>
                <w:w w:val="109"/>
                <w:sz w:val="28"/>
                <w:szCs w:val="28"/>
              </w:rPr>
              <w:t xml:space="preserve"> </w:t>
            </w:r>
            <w:r w:rsidRPr="00271662">
              <w:rPr>
                <w:rFonts w:ascii="Times New Roman" w:hAnsi="Times New Roman"/>
                <w:b/>
                <w:w w:val="109"/>
                <w:sz w:val="28"/>
                <w:szCs w:val="28"/>
              </w:rPr>
              <w:t>іс</w:t>
            </w:r>
            <w:r w:rsidRPr="00271662">
              <w:rPr>
                <w:rFonts w:ascii="Times New Roman" w:hAnsi="Times New Roman"/>
                <w:w w:val="109"/>
                <w:sz w:val="28"/>
                <w:szCs w:val="28"/>
              </w:rPr>
              <w:t>-</w:t>
            </w:r>
            <w:r w:rsidRPr="00271662">
              <w:rPr>
                <w:rFonts w:ascii="Times New Roman" w:hAnsi="Times New Roman"/>
                <w:b/>
                <w:w w:val="109"/>
                <w:sz w:val="28"/>
                <w:szCs w:val="28"/>
              </w:rPr>
              <w:t>әрекет</w:t>
            </w:r>
            <w:r w:rsidRPr="00271662">
              <w:rPr>
                <w:rFonts w:ascii="Times New Roman" w:hAnsi="Times New Roman"/>
                <w:w w:val="109"/>
                <w:sz w:val="28"/>
                <w:szCs w:val="28"/>
                <w:lang w:val="kk-KZ"/>
              </w:rPr>
              <w:t xml:space="preserve"> </w:t>
            </w:r>
            <w:r w:rsidRPr="00271662">
              <w:rPr>
                <w:rFonts w:ascii="Times New Roman" w:hAnsi="Times New Roman"/>
                <w:b/>
                <w:sz w:val="28"/>
                <w:szCs w:val="28"/>
              </w:rPr>
              <w:t>(4 сағат)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w w:val="109"/>
                <w:sz w:val="28"/>
                <w:szCs w:val="28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w w:val="109"/>
                <w:sz w:val="28"/>
                <w:szCs w:val="28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w w:val="109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w w:val="109"/>
                <w:sz w:val="28"/>
                <w:szCs w:val="28"/>
              </w:rPr>
            </w:pPr>
          </w:p>
        </w:tc>
      </w:tr>
      <w:tr w:rsidR="00296DA7" w:rsidRPr="00271662" w:rsidTr="00391FB4">
        <w:trPr>
          <w:trHeight w:val="369"/>
        </w:trPr>
        <w:tc>
          <w:tcPr>
            <w:tcW w:w="900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31-34</w:t>
            </w:r>
          </w:p>
        </w:tc>
        <w:tc>
          <w:tcPr>
            <w:tcW w:w="7463" w:type="dxa"/>
          </w:tcPr>
          <w:p w:rsidR="00296DA7" w:rsidRPr="00271662" w:rsidRDefault="00296DA7" w:rsidP="00AE7A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w w:val="109"/>
                <w:sz w:val="28"/>
                <w:szCs w:val="28"/>
              </w:rPr>
              <w:t xml:space="preserve">Жобалық іс-әрекет. </w:t>
            </w:r>
            <w:r w:rsidRPr="00271662">
              <w:rPr>
                <w:rFonts w:ascii="Times New Roman" w:hAnsi="Times New Roman"/>
                <w:w w:val="109"/>
                <w:sz w:val="28"/>
                <w:szCs w:val="28"/>
                <w:lang w:val="kk-KZ"/>
              </w:rPr>
              <w:t>*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1662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134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5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296DA7" w:rsidRPr="00271662" w:rsidRDefault="00296DA7" w:rsidP="00AE7A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296DA7" w:rsidRPr="00271662" w:rsidRDefault="00296DA7" w:rsidP="004D648D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4D648D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4D648D">
      <w:pPr>
        <w:pStyle w:val="a0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96DA7" w:rsidRPr="00271662" w:rsidRDefault="00296DA7" w:rsidP="00637269">
      <w:pPr>
        <w:rPr>
          <w:rFonts w:ascii="Times New Roman" w:hAnsi="Times New Roman"/>
          <w:b/>
          <w:sz w:val="28"/>
          <w:szCs w:val="28"/>
          <w:lang w:val="kk-KZ"/>
        </w:rPr>
      </w:pPr>
      <w:r w:rsidRPr="00271662">
        <w:rPr>
          <w:rFonts w:ascii="Times New Roman" w:hAnsi="Times New Roman"/>
          <w:b/>
          <w:sz w:val="28"/>
          <w:szCs w:val="28"/>
          <w:lang w:val="kk-KZ"/>
        </w:rPr>
        <w:t>* - Жобаға тақырып таңдау мұғалімнің құзырлылығында</w:t>
      </w:r>
    </w:p>
    <w:p w:rsidR="00296DA7" w:rsidRPr="00271662" w:rsidRDefault="00296DA7" w:rsidP="004D648D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sectPr w:rsidR="00296DA7" w:rsidRPr="00271662" w:rsidSect="002C130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KK E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01324"/>
    <w:multiLevelType w:val="hybridMultilevel"/>
    <w:tmpl w:val="69B8337A"/>
    <w:lvl w:ilvl="0" w:tplc="769E0436">
      <w:start w:val="2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845FCC"/>
    <w:multiLevelType w:val="hybridMultilevel"/>
    <w:tmpl w:val="85DA723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761BA"/>
    <w:multiLevelType w:val="hybridMultilevel"/>
    <w:tmpl w:val="C01451DC"/>
    <w:lvl w:ilvl="0" w:tplc="F1FE3AC6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2E5340"/>
    <w:multiLevelType w:val="hybridMultilevel"/>
    <w:tmpl w:val="D49C12A4"/>
    <w:lvl w:ilvl="0" w:tplc="6FF0B29C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4">
    <w:nsid w:val="1CB03941"/>
    <w:multiLevelType w:val="hybridMultilevel"/>
    <w:tmpl w:val="DA2A1AF8"/>
    <w:lvl w:ilvl="0" w:tplc="04190011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D1707"/>
    <w:multiLevelType w:val="hybridMultilevel"/>
    <w:tmpl w:val="B15A45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1347CD"/>
    <w:multiLevelType w:val="hybridMultilevel"/>
    <w:tmpl w:val="58D8C0B2"/>
    <w:lvl w:ilvl="0" w:tplc="0C740EC0">
      <w:start w:val="68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F11D4B"/>
    <w:multiLevelType w:val="hybridMultilevel"/>
    <w:tmpl w:val="FC30489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53D417B"/>
    <w:multiLevelType w:val="hybridMultilevel"/>
    <w:tmpl w:val="EE98FDC6"/>
    <w:lvl w:ilvl="0" w:tplc="4D760284">
      <w:start w:val="1"/>
      <w:numFmt w:val="bullet"/>
      <w:pStyle w:val="a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/>
        <w:i w:val="0"/>
        <w:sz w:val="18"/>
      </w:rPr>
    </w:lvl>
    <w:lvl w:ilvl="1" w:tplc="8DA21B00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3928059B"/>
    <w:multiLevelType w:val="hybridMultilevel"/>
    <w:tmpl w:val="F6E8BB22"/>
    <w:lvl w:ilvl="0" w:tplc="B45013A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54CA7"/>
    <w:multiLevelType w:val="hybridMultilevel"/>
    <w:tmpl w:val="B308B56E"/>
    <w:lvl w:ilvl="0" w:tplc="C4241ECA">
      <w:start w:val="52"/>
      <w:numFmt w:val="decimal"/>
      <w:lvlText w:val="%1."/>
      <w:lvlJc w:val="left"/>
      <w:pPr>
        <w:ind w:left="99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535D21"/>
    <w:multiLevelType w:val="hybridMultilevel"/>
    <w:tmpl w:val="30687FA0"/>
    <w:lvl w:ilvl="0" w:tplc="76844250">
      <w:start w:val="96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4B6317"/>
    <w:multiLevelType w:val="hybridMultilevel"/>
    <w:tmpl w:val="7C72954A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486F7D6E"/>
    <w:multiLevelType w:val="hybridMultilevel"/>
    <w:tmpl w:val="563464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4C6CD3"/>
    <w:multiLevelType w:val="hybridMultilevel"/>
    <w:tmpl w:val="355A39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A7F53"/>
    <w:multiLevelType w:val="hybridMultilevel"/>
    <w:tmpl w:val="5BECF8C2"/>
    <w:lvl w:ilvl="0" w:tplc="6B6C712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50CA1B0C"/>
    <w:multiLevelType w:val="hybridMultilevel"/>
    <w:tmpl w:val="7BB67AA2"/>
    <w:lvl w:ilvl="0" w:tplc="26DE9638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54EB79D2"/>
    <w:multiLevelType w:val="hybridMultilevel"/>
    <w:tmpl w:val="9230C64C"/>
    <w:lvl w:ilvl="0" w:tplc="A448CA2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4A3C25"/>
    <w:multiLevelType w:val="hybridMultilevel"/>
    <w:tmpl w:val="20E8D7DC"/>
    <w:lvl w:ilvl="0" w:tplc="04190011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9">
    <w:nsid w:val="58021B30"/>
    <w:multiLevelType w:val="hybridMultilevel"/>
    <w:tmpl w:val="AE8A7F86"/>
    <w:lvl w:ilvl="0" w:tplc="B45013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9133AF"/>
    <w:multiLevelType w:val="hybridMultilevel"/>
    <w:tmpl w:val="0D74A1AA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68FC4FE8"/>
    <w:multiLevelType w:val="hybridMultilevel"/>
    <w:tmpl w:val="61E6211C"/>
    <w:lvl w:ilvl="0" w:tplc="6322AD8E">
      <w:start w:val="45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CF827AC"/>
    <w:multiLevelType w:val="hybridMultilevel"/>
    <w:tmpl w:val="4E8CA70C"/>
    <w:lvl w:ilvl="0" w:tplc="3DB479EC">
      <w:start w:val="64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D1B67DE"/>
    <w:multiLevelType w:val="hybridMultilevel"/>
    <w:tmpl w:val="A2A8AB00"/>
    <w:lvl w:ilvl="0" w:tplc="04190011">
      <w:start w:val="1"/>
      <w:numFmt w:val="decimal"/>
      <w:lvlText w:val="%1)"/>
      <w:lvlJc w:val="left"/>
      <w:pPr>
        <w:ind w:left="1227" w:hanging="375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4">
    <w:nsid w:val="7109485B"/>
    <w:multiLevelType w:val="hybridMultilevel"/>
    <w:tmpl w:val="183E464A"/>
    <w:lvl w:ilvl="0" w:tplc="FC8AE6E8">
      <w:start w:val="26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271212F"/>
    <w:multiLevelType w:val="hybridMultilevel"/>
    <w:tmpl w:val="68C2707C"/>
    <w:lvl w:ilvl="0" w:tplc="D91235A2">
      <w:start w:val="41"/>
      <w:numFmt w:val="decimal"/>
      <w:lvlText w:val="%1)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A79547E"/>
    <w:multiLevelType w:val="hybridMultilevel"/>
    <w:tmpl w:val="92DC9984"/>
    <w:lvl w:ilvl="0" w:tplc="CE7639A4">
      <w:start w:val="29"/>
      <w:numFmt w:val="decimal"/>
      <w:lvlText w:val="%1."/>
      <w:lvlJc w:val="left"/>
      <w:pPr>
        <w:ind w:left="99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8"/>
  </w:num>
  <w:num w:numId="4">
    <w:abstractNumId w:val="20"/>
  </w:num>
  <w:num w:numId="5">
    <w:abstractNumId w:val="7"/>
  </w:num>
  <w:num w:numId="6">
    <w:abstractNumId w:val="3"/>
  </w:num>
  <w:num w:numId="7">
    <w:abstractNumId w:val="5"/>
  </w:num>
  <w:num w:numId="8">
    <w:abstractNumId w:val="22"/>
  </w:num>
  <w:num w:numId="9">
    <w:abstractNumId w:val="6"/>
  </w:num>
  <w:num w:numId="10">
    <w:abstractNumId w:val="1"/>
  </w:num>
  <w:num w:numId="11">
    <w:abstractNumId w:val="4"/>
  </w:num>
  <w:num w:numId="12">
    <w:abstractNumId w:val="11"/>
  </w:num>
  <w:num w:numId="13">
    <w:abstractNumId w:val="15"/>
  </w:num>
  <w:num w:numId="14">
    <w:abstractNumId w:val="0"/>
  </w:num>
  <w:num w:numId="15">
    <w:abstractNumId w:val="24"/>
  </w:num>
  <w:num w:numId="16">
    <w:abstractNumId w:val="25"/>
  </w:num>
  <w:num w:numId="17">
    <w:abstractNumId w:val="21"/>
  </w:num>
  <w:num w:numId="18">
    <w:abstractNumId w:val="18"/>
  </w:num>
  <w:num w:numId="19">
    <w:abstractNumId w:val="26"/>
  </w:num>
  <w:num w:numId="20">
    <w:abstractNumId w:val="16"/>
  </w:num>
  <w:num w:numId="21">
    <w:abstractNumId w:val="10"/>
  </w:num>
  <w:num w:numId="22">
    <w:abstractNumId w:val="12"/>
  </w:num>
  <w:num w:numId="23">
    <w:abstractNumId w:val="23"/>
  </w:num>
  <w:num w:numId="24">
    <w:abstractNumId w:val="9"/>
  </w:num>
  <w:num w:numId="25">
    <w:abstractNumId w:val="19"/>
  </w:num>
  <w:num w:numId="26">
    <w:abstractNumId w:val="17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1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30C"/>
    <w:rsid w:val="00050A4B"/>
    <w:rsid w:val="001C05E2"/>
    <w:rsid w:val="00271662"/>
    <w:rsid w:val="00296DA7"/>
    <w:rsid w:val="002C130C"/>
    <w:rsid w:val="002D35D4"/>
    <w:rsid w:val="00375C4F"/>
    <w:rsid w:val="00377DB8"/>
    <w:rsid w:val="00391FB4"/>
    <w:rsid w:val="00411D8B"/>
    <w:rsid w:val="004D648D"/>
    <w:rsid w:val="005018D0"/>
    <w:rsid w:val="005379EA"/>
    <w:rsid w:val="00637269"/>
    <w:rsid w:val="00675A0B"/>
    <w:rsid w:val="0069331E"/>
    <w:rsid w:val="007944D9"/>
    <w:rsid w:val="007F237A"/>
    <w:rsid w:val="00942F7F"/>
    <w:rsid w:val="00A66700"/>
    <w:rsid w:val="00AB52E8"/>
    <w:rsid w:val="00AE055D"/>
    <w:rsid w:val="00AE7ABF"/>
    <w:rsid w:val="00B02972"/>
    <w:rsid w:val="00B10446"/>
    <w:rsid w:val="00B274B7"/>
    <w:rsid w:val="00B8508A"/>
    <w:rsid w:val="00C26886"/>
    <w:rsid w:val="00C44BC3"/>
    <w:rsid w:val="00CC470F"/>
    <w:rsid w:val="00D26EE5"/>
    <w:rsid w:val="00D41581"/>
    <w:rsid w:val="00DE11ED"/>
    <w:rsid w:val="00E13964"/>
    <w:rsid w:val="00E25288"/>
    <w:rsid w:val="00F1341A"/>
    <w:rsid w:val="00FD7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30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C130C"/>
    <w:pPr>
      <w:ind w:left="720"/>
      <w:contextualSpacing/>
    </w:pPr>
    <w:rPr>
      <w:rFonts w:eastAsia="Calibri"/>
      <w:lang w:eastAsia="en-US"/>
    </w:rPr>
  </w:style>
  <w:style w:type="paragraph" w:customStyle="1" w:styleId="a0">
    <w:name w:val="Основной"/>
    <w:uiPriority w:val="99"/>
    <w:rsid w:val="002C130C"/>
    <w:pPr>
      <w:autoSpaceDE w:val="0"/>
      <w:autoSpaceDN w:val="0"/>
      <w:adjustRightInd w:val="0"/>
      <w:spacing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customStyle="1" w:styleId="a">
    <w:name w:val="СПИСОК"/>
    <w:basedOn w:val="Normal"/>
    <w:link w:val="a1"/>
    <w:uiPriority w:val="99"/>
    <w:rsid w:val="002C130C"/>
    <w:pPr>
      <w:numPr>
        <w:numId w:val="3"/>
      </w:numPr>
      <w:tabs>
        <w:tab w:val="clear" w:pos="737"/>
        <w:tab w:val="num" w:pos="360"/>
      </w:tabs>
      <w:spacing w:after="0" w:line="240" w:lineRule="auto"/>
      <w:ind w:left="0"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1">
    <w:name w:val="СПИСОК Знак Знак"/>
    <w:basedOn w:val="DefaultParagraphFont"/>
    <w:link w:val="a"/>
    <w:uiPriority w:val="99"/>
    <w:locked/>
    <w:rsid w:val="002C130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13289419230000000058msonormal">
    <w:name w:val="style_13289419230000000058msonormal"/>
    <w:basedOn w:val="Normal"/>
    <w:uiPriority w:val="99"/>
    <w:rsid w:val="002C13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itle">
    <w:name w:val="Title"/>
    <w:aliases w:val="Знак7,Название Знак Знак,Знак Знак1 Знак,Знак7 Знак Знак Знак,Знак7 Знак1,Знак71"/>
    <w:basedOn w:val="Normal"/>
    <w:link w:val="TitleChar"/>
    <w:uiPriority w:val="99"/>
    <w:qFormat/>
    <w:rsid w:val="007944D9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/>
      <w:sz w:val="28"/>
      <w:szCs w:val="28"/>
    </w:rPr>
  </w:style>
  <w:style w:type="character" w:customStyle="1" w:styleId="TitleChar">
    <w:name w:val="Title Char"/>
    <w:aliases w:val="Знак7 Char,Название Знак Знак Char,Знак Знак1 Знак Char,Знак7 Знак Знак Знак Char,Знак7 Знак1 Char,Знак71 Char"/>
    <w:basedOn w:val="DefaultParagraphFont"/>
    <w:link w:val="Title"/>
    <w:uiPriority w:val="99"/>
    <w:locked/>
    <w:rsid w:val="007944D9"/>
    <w:rPr>
      <w:rFonts w:ascii="Times New Roman" w:eastAsia="SimSun" w:hAnsi="Times New Roman" w:cs="Times New Roman"/>
      <w:sz w:val="28"/>
      <w:szCs w:val="28"/>
      <w:lang w:eastAsia="ru-RU"/>
    </w:rPr>
  </w:style>
  <w:style w:type="paragraph" w:customStyle="1" w:styleId="1">
    <w:name w:val="Абзац списка1"/>
    <w:basedOn w:val="Normal"/>
    <w:uiPriority w:val="99"/>
    <w:rsid w:val="007944D9"/>
    <w:pPr>
      <w:ind w:left="720"/>
    </w:pPr>
    <w:rPr>
      <w:rFonts w:cs="Calibri"/>
    </w:rPr>
  </w:style>
  <w:style w:type="table" w:styleId="TableGrid">
    <w:name w:val="Table Grid"/>
    <w:basedOn w:val="TableNormal"/>
    <w:uiPriority w:val="99"/>
    <w:rsid w:val="00B274B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uiPriority w:val="99"/>
    <w:locked/>
    <w:rsid w:val="001C05E2"/>
    <w:rPr>
      <w:rFonts w:ascii="Century Schoolbook" w:hAnsi="Century Schoolbook"/>
      <w:sz w:val="23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1C05E2"/>
    <w:pPr>
      <w:widowControl w:val="0"/>
      <w:shd w:val="clear" w:color="auto" w:fill="FFFFFF"/>
      <w:spacing w:after="300" w:line="240" w:lineRule="atLeast"/>
      <w:jc w:val="center"/>
    </w:pPr>
    <w:rPr>
      <w:rFonts w:ascii="Century Schoolbook" w:eastAsia="Calibri" w:hAnsi="Century Schoolbook"/>
      <w:sz w:val="23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662154"/>
    <w:rPr>
      <w:rFonts w:eastAsia="Times New Roman"/>
    </w:rPr>
  </w:style>
  <w:style w:type="character" w:customStyle="1" w:styleId="10">
    <w:name w:val="Основной текст Знак1"/>
    <w:basedOn w:val="DefaultParagraphFont"/>
    <w:uiPriority w:val="99"/>
    <w:semiHidden/>
    <w:rsid w:val="001C05E2"/>
    <w:rPr>
      <w:rFonts w:ascii="Calibri" w:hAnsi="Calibri" w:cs="Times New Roman"/>
      <w:lang w:eastAsia="ru-RU"/>
    </w:rPr>
  </w:style>
  <w:style w:type="paragraph" w:styleId="NormalWeb">
    <w:name w:val="Normal (Web)"/>
    <w:aliases w:val="Знак Знак,Обычный (Web),Знак Знак6,Знак"/>
    <w:basedOn w:val="Normal"/>
    <w:uiPriority w:val="99"/>
    <w:rsid w:val="00AE7ABF"/>
    <w:pPr>
      <w:spacing w:after="0" w:line="240" w:lineRule="auto"/>
      <w:ind w:left="-284" w:right="-902"/>
      <w:jc w:val="both"/>
    </w:pPr>
    <w:rPr>
      <w:rFonts w:ascii="Times New Roman KK EK" w:hAnsi="Times New Roman KK EK"/>
      <w:b/>
      <w:sz w:val="28"/>
      <w:szCs w:val="20"/>
      <w:lang w:val="uk-UA" w:eastAsia="ko-KR"/>
    </w:rPr>
  </w:style>
  <w:style w:type="character" w:customStyle="1" w:styleId="2TimesNewRoman">
    <w:name w:val="Основной текст (2) + Times New Roman"/>
    <w:aliases w:val="9 pt"/>
    <w:basedOn w:val="DefaultParagraphFont"/>
    <w:uiPriority w:val="99"/>
    <w:rsid w:val="00C26886"/>
    <w:rPr>
      <w:rFonts w:ascii="Times New Roman" w:hAnsi="Times New Roman" w:cs="Times New Roman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6</Pages>
  <Words>998</Words>
  <Characters>5693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КТП</dc:title>
  <dc:subject/>
  <dc:creator>Маймышева М.З.</dc:creator>
  <cp:keywords>9 сынып</cp:keywords>
  <dc:description/>
  <cp:lastModifiedBy>Айгерим</cp:lastModifiedBy>
  <cp:revision>4</cp:revision>
  <cp:lastPrinted>2013-09-06T14:31:00Z</cp:lastPrinted>
  <dcterms:created xsi:type="dcterms:W3CDTF">2014-06-04T07:28:00Z</dcterms:created>
  <dcterms:modified xsi:type="dcterms:W3CDTF">2014-06-06T02:13:00Z</dcterms:modified>
</cp:coreProperties>
</file>